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51F" w:rsidRDefault="00D6251F" w:rsidP="00D62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WILKYNSON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6251F" w:rsidRDefault="00D6251F" w:rsidP="00D62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Bramley in Leeds, West Riding of Yorkshire. Chaplain.</w:t>
      </w:r>
    </w:p>
    <w:p w:rsidR="00D6251F" w:rsidRDefault="00D6251F" w:rsidP="00D6251F">
      <w:pPr>
        <w:rPr>
          <w:rFonts w:ascii="Times New Roman" w:hAnsi="Times New Roman" w:cs="Times New Roman"/>
        </w:rPr>
      </w:pPr>
    </w:p>
    <w:p w:rsidR="00D6251F" w:rsidRDefault="00D6251F" w:rsidP="00D6251F">
      <w:pPr>
        <w:rPr>
          <w:rFonts w:ascii="Times New Roman" w:hAnsi="Times New Roman" w:cs="Times New Roman"/>
        </w:rPr>
      </w:pPr>
    </w:p>
    <w:p w:rsidR="00D6251F" w:rsidRDefault="00D6251F" w:rsidP="00D62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Beston</w:t>
      </w:r>
      <w:proofErr w:type="spellEnd"/>
      <w:r>
        <w:rPr>
          <w:rFonts w:ascii="Times New Roman" w:hAnsi="Times New Roman" w:cs="Times New Roman"/>
        </w:rPr>
        <w:t>, clerk(q.v.), brought a plaint of forcible entry against him.</w:t>
      </w:r>
    </w:p>
    <w:p w:rsidR="00D6251F" w:rsidRDefault="00D6251F" w:rsidP="00D62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D6251F" w:rsidRDefault="00D6251F" w:rsidP="00D6251F">
      <w:pPr>
        <w:rPr>
          <w:rFonts w:ascii="Times New Roman" w:hAnsi="Times New Roman" w:cs="Times New Roman"/>
        </w:rPr>
      </w:pPr>
    </w:p>
    <w:p w:rsidR="00D6251F" w:rsidRDefault="00D6251F" w:rsidP="00D6251F">
      <w:pPr>
        <w:rPr>
          <w:rFonts w:ascii="Times New Roman" w:hAnsi="Times New Roman" w:cs="Times New Roman"/>
        </w:rPr>
      </w:pPr>
    </w:p>
    <w:p w:rsidR="00D6251F" w:rsidRDefault="00D6251F" w:rsidP="00D62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2017</w:t>
      </w:r>
    </w:p>
    <w:p w:rsidR="006B2F86" w:rsidRPr="00E71FC3" w:rsidRDefault="00D625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51F" w:rsidRDefault="00D6251F" w:rsidP="00E71FC3">
      <w:r>
        <w:separator/>
      </w:r>
    </w:p>
  </w:endnote>
  <w:endnote w:type="continuationSeparator" w:id="0">
    <w:p w:rsidR="00D6251F" w:rsidRDefault="00D625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51F" w:rsidRDefault="00D6251F" w:rsidP="00E71FC3">
      <w:r>
        <w:separator/>
      </w:r>
    </w:p>
  </w:footnote>
  <w:footnote w:type="continuationSeparator" w:id="0">
    <w:p w:rsidR="00D6251F" w:rsidRDefault="00D625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1F"/>
    <w:rsid w:val="001A7C09"/>
    <w:rsid w:val="00577BD5"/>
    <w:rsid w:val="00656CBA"/>
    <w:rsid w:val="006A1F77"/>
    <w:rsid w:val="00733BE7"/>
    <w:rsid w:val="00AB52E8"/>
    <w:rsid w:val="00B16D3F"/>
    <w:rsid w:val="00BB41AC"/>
    <w:rsid w:val="00D625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CF3F76-7CFB-417B-81FE-36D873D9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251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2017-02-14T20:14:00Z</dcterms:created>
  <dcterms:modified xsi:type="dcterms:W3CDTF">2017-02-14T20:15:00Z</dcterms:modified>
</cp:coreProperties>
</file>